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68E6" w:rsidRPr="00353CC1" w:rsidRDefault="00DA68E6" w:rsidP="00DA68E6">
      <w:pPr>
        <w:spacing w:line="360" w:lineRule="auto"/>
        <w:rPr>
          <w:rFonts w:ascii="Gill Sans MT" w:hAnsi="Gill Sans MT"/>
          <w:color w:val="FF0000"/>
          <w:w w:val="102"/>
          <w:sz w:val="22"/>
        </w:rPr>
      </w:pPr>
      <w:r w:rsidRPr="00DA68E6">
        <w:rPr>
          <w:rFonts w:ascii="Gill Sans MT" w:hAnsi="Gill Sans MT"/>
          <w:w w:val="102"/>
          <w:sz w:val="22"/>
        </w:rPr>
        <w:t xml:space="preserve">Dr. Ronald </w:t>
      </w:r>
      <w:proofErr w:type="spellStart"/>
      <w:r w:rsidRPr="00DA68E6">
        <w:rPr>
          <w:rFonts w:ascii="Gill Sans MT" w:hAnsi="Gill Sans MT"/>
          <w:w w:val="102"/>
          <w:sz w:val="22"/>
        </w:rPr>
        <w:t>Mayers</w:t>
      </w:r>
      <w:proofErr w:type="spellEnd"/>
    </w:p>
    <w:p w:rsidR="00DA68E6" w:rsidRPr="00866B03" w:rsidRDefault="00DA68E6" w:rsidP="00DA68E6">
      <w:pPr>
        <w:spacing w:line="360" w:lineRule="auto"/>
        <w:rPr>
          <w:rFonts w:ascii="Gill Sans MT" w:hAnsi="Gill Sans MT"/>
          <w:w w:val="102"/>
          <w:sz w:val="22"/>
        </w:rPr>
      </w:pPr>
      <w:r w:rsidRPr="00866B03">
        <w:rPr>
          <w:rFonts w:ascii="Gill Sans MT" w:hAnsi="Gill Sans MT"/>
          <w:w w:val="102"/>
          <w:sz w:val="22"/>
        </w:rPr>
        <w:t xml:space="preserve">Journal of </w:t>
      </w:r>
      <w:r>
        <w:rPr>
          <w:rFonts w:ascii="Gill Sans MT" w:hAnsi="Gill Sans MT"/>
          <w:w w:val="102"/>
          <w:sz w:val="22"/>
        </w:rPr>
        <w:t>Visualized Experiments</w:t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w w:val="102"/>
          <w:sz w:val="22"/>
        </w:rPr>
      </w:pPr>
      <w:r w:rsidRPr="00353CC1">
        <w:rPr>
          <w:rFonts w:ascii="Gill Sans MT" w:hAnsi="Gill Sans MT"/>
          <w:w w:val="102"/>
          <w:sz w:val="22"/>
        </w:rPr>
        <w:t>50 Westminster Bridge Road</w:t>
      </w:r>
      <w:r w:rsidRPr="00353CC1">
        <w:rPr>
          <w:rFonts w:ascii="Gill Sans MT" w:hAnsi="Gill Sans MT"/>
          <w:w w:val="102"/>
          <w:sz w:val="22"/>
        </w:rPr>
        <w:br/>
        <w:t>London, SE1 7QY</w:t>
      </w:r>
      <w:r w:rsidRPr="00353CC1">
        <w:rPr>
          <w:rFonts w:ascii="Gill Sans MT" w:hAnsi="Gill Sans MT"/>
          <w:w w:val="102"/>
          <w:sz w:val="22"/>
        </w:rPr>
        <w:br/>
      </w:r>
      <w:r w:rsidRPr="00866B03">
        <w:rPr>
          <w:rFonts w:ascii="Gill Sans MT" w:hAnsi="Gill Sans MT"/>
          <w:w w:val="102"/>
          <w:sz w:val="22"/>
        </w:rPr>
        <w:t>UK</w:t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4"/>
        </w:rPr>
      </w:pPr>
    </w:p>
    <w:p w:rsidR="00DA68E6" w:rsidRPr="00866B03" w:rsidRDefault="00FB4F34" w:rsidP="00DA68E6">
      <w:pPr>
        <w:spacing w:line="360" w:lineRule="auto"/>
        <w:rPr>
          <w:rFonts w:ascii="Gill Sans MT" w:hAnsi="Gill Sans MT"/>
          <w:sz w:val="22"/>
          <w:szCs w:val="20"/>
        </w:rPr>
      </w:pPr>
      <w:r>
        <w:rPr>
          <w:rFonts w:ascii="Gill Sans MT" w:hAnsi="Gill Sans MT"/>
          <w:sz w:val="22"/>
          <w:szCs w:val="20"/>
        </w:rPr>
        <w:t>20</w:t>
      </w:r>
      <w:r>
        <w:rPr>
          <w:rFonts w:ascii="Gill Sans MT" w:hAnsi="Gill Sans MT"/>
          <w:sz w:val="22"/>
          <w:szCs w:val="20"/>
          <w:vertAlign w:val="superscript"/>
        </w:rPr>
        <w:t>th</w:t>
      </w:r>
      <w:r w:rsidR="00DA68E6" w:rsidRPr="00866B03">
        <w:rPr>
          <w:rFonts w:ascii="Gill Sans MT" w:hAnsi="Gill Sans MT"/>
          <w:sz w:val="22"/>
          <w:szCs w:val="20"/>
        </w:rPr>
        <w:t xml:space="preserve"> </w:t>
      </w:r>
      <w:r>
        <w:rPr>
          <w:rFonts w:ascii="Gill Sans MT" w:hAnsi="Gill Sans MT"/>
          <w:sz w:val="22"/>
          <w:szCs w:val="20"/>
        </w:rPr>
        <w:t xml:space="preserve">June </w:t>
      </w:r>
      <w:r w:rsidR="00DA68E6" w:rsidRPr="00866B03">
        <w:rPr>
          <w:rFonts w:ascii="Gill Sans MT" w:hAnsi="Gill Sans MT"/>
          <w:sz w:val="22"/>
          <w:szCs w:val="20"/>
        </w:rPr>
        <w:t>20</w:t>
      </w:r>
      <w:r w:rsidR="00DA68E6">
        <w:rPr>
          <w:rFonts w:ascii="Gill Sans MT" w:hAnsi="Gill Sans MT"/>
          <w:sz w:val="22"/>
          <w:szCs w:val="20"/>
        </w:rPr>
        <w:t>18</w:t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  <w:bookmarkStart w:id="0" w:name="_GoBack"/>
      <w:bookmarkEnd w:id="0"/>
    </w:p>
    <w:p w:rsidR="00DA68E6" w:rsidRPr="00DA68E6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  <w:r w:rsidRPr="00866B03">
        <w:rPr>
          <w:rFonts w:ascii="Gill Sans MT" w:hAnsi="Gill Sans MT"/>
          <w:sz w:val="22"/>
          <w:szCs w:val="20"/>
        </w:rPr>
        <w:t>Dear</w:t>
      </w:r>
      <w:r w:rsidRPr="00866B03">
        <w:rPr>
          <w:rFonts w:ascii="Gill Sans MT" w:hAnsi="Gill Sans MT"/>
          <w:spacing w:val="17"/>
          <w:sz w:val="22"/>
          <w:szCs w:val="20"/>
        </w:rPr>
        <w:t xml:space="preserve"> </w:t>
      </w:r>
      <w:r>
        <w:rPr>
          <w:rFonts w:ascii="Gill Sans MT" w:hAnsi="Gill Sans MT"/>
          <w:spacing w:val="17"/>
          <w:sz w:val="22"/>
          <w:szCs w:val="20"/>
        </w:rPr>
        <w:t>Editors</w:t>
      </w:r>
    </w:p>
    <w:p w:rsidR="00DA68E6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  <w:r>
        <w:rPr>
          <w:rFonts w:ascii="Gill Sans MT" w:hAnsi="Gill Sans MT"/>
          <w:sz w:val="22"/>
          <w:szCs w:val="20"/>
        </w:rPr>
        <w:t>We thank the editorial board and reviewers for their generous comments on the manuscript. We have edited it to address all concerns raised, which have indubitably improved it.</w:t>
      </w:r>
    </w:p>
    <w:p w:rsidR="00DA68E6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  <w:r>
        <w:rPr>
          <w:rFonts w:ascii="Gill Sans MT" w:hAnsi="Gill Sans MT"/>
          <w:sz w:val="22"/>
          <w:szCs w:val="20"/>
        </w:rPr>
        <w:t xml:space="preserve">We believe that our manuscript is now suitable for publication in the </w:t>
      </w:r>
      <w:r w:rsidRPr="00DA68E6">
        <w:rPr>
          <w:rFonts w:ascii="Gill Sans MT" w:hAnsi="Gill Sans MT"/>
          <w:i/>
          <w:sz w:val="22"/>
          <w:szCs w:val="20"/>
        </w:rPr>
        <w:t>Journal of Visualized Experiments</w:t>
      </w:r>
      <w:r>
        <w:rPr>
          <w:rFonts w:ascii="Gill Sans MT" w:hAnsi="Gill Sans MT"/>
          <w:sz w:val="22"/>
          <w:szCs w:val="20"/>
        </w:rPr>
        <w:t>, but we remain open to any other suggestions that might be raised in order to improve its quality.</w:t>
      </w:r>
    </w:p>
    <w:p w:rsidR="00DA68E6" w:rsidRPr="00866B03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  <w:r w:rsidRPr="00866B03">
        <w:rPr>
          <w:rFonts w:ascii="Gill Sans MT" w:hAnsi="Gill Sans MT"/>
          <w:sz w:val="22"/>
          <w:szCs w:val="20"/>
        </w:rPr>
        <w:t xml:space="preserve">Please find accompanying this letter </w:t>
      </w:r>
      <w:r>
        <w:rPr>
          <w:rFonts w:ascii="Gill Sans MT" w:hAnsi="Gill Sans MT"/>
          <w:sz w:val="22"/>
          <w:szCs w:val="20"/>
        </w:rPr>
        <w:t>the edited</w:t>
      </w:r>
      <w:r w:rsidRPr="00866B03">
        <w:rPr>
          <w:rFonts w:ascii="Gill Sans MT" w:hAnsi="Gill Sans MT"/>
          <w:sz w:val="22"/>
          <w:szCs w:val="20"/>
        </w:rPr>
        <w:t xml:space="preserve"> </w:t>
      </w:r>
      <w:r>
        <w:rPr>
          <w:rFonts w:ascii="Gill Sans MT" w:hAnsi="Gill Sans MT"/>
          <w:sz w:val="22"/>
          <w:szCs w:val="20"/>
        </w:rPr>
        <w:t>manuscript and figures.</w:t>
      </w:r>
    </w:p>
    <w:p w:rsidR="00DA68E6" w:rsidRPr="00866B03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</w:p>
    <w:p w:rsidR="00DA68E6" w:rsidRPr="00866B03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</w:p>
    <w:p w:rsidR="00DA68E6" w:rsidRPr="00866B03" w:rsidRDefault="00DA68E6" w:rsidP="00DA68E6">
      <w:pPr>
        <w:spacing w:line="360" w:lineRule="auto"/>
        <w:jc w:val="both"/>
        <w:rPr>
          <w:rFonts w:ascii="Gill Sans MT" w:hAnsi="Gill Sans MT"/>
          <w:sz w:val="22"/>
          <w:szCs w:val="20"/>
        </w:rPr>
      </w:pPr>
      <w:r w:rsidRPr="00866B03">
        <w:rPr>
          <w:rFonts w:ascii="Gill Sans MT" w:hAnsi="Gill Sans MT"/>
          <w:sz w:val="22"/>
          <w:szCs w:val="20"/>
        </w:rPr>
        <w:t>Many thanks for your consideration</w:t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7B02D8E2" wp14:editId="3747510F">
            <wp:simplePos x="0" y="0"/>
            <wp:positionH relativeFrom="margin">
              <wp:posOffset>-3810</wp:posOffset>
            </wp:positionH>
            <wp:positionV relativeFrom="paragraph">
              <wp:posOffset>153670</wp:posOffset>
            </wp:positionV>
            <wp:extent cx="2559050" cy="379095"/>
            <wp:effectExtent l="0" t="0" r="0" b="19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Photocopy trans="2000" detail="1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114" t="50919" r="17808" b="43594"/>
                    <a:stretch/>
                  </pic:blipFill>
                  <pic:spPr bwMode="auto">
                    <a:xfrm>
                      <a:off x="0" y="0"/>
                      <a:ext cx="2559050" cy="379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  <w:r w:rsidRPr="00866B03">
        <w:rPr>
          <w:rFonts w:ascii="Gill Sans MT" w:hAnsi="Gill Sans MT"/>
          <w:w w:val="101"/>
          <w:sz w:val="22"/>
          <w:szCs w:val="20"/>
        </w:rPr>
        <w:t>Ana Sofia David Fernandes</w:t>
      </w:r>
    </w:p>
    <w:p w:rsidR="00DA68E6" w:rsidRPr="00866B03" w:rsidRDefault="00DA68E6" w:rsidP="00DA68E6">
      <w:pPr>
        <w:spacing w:line="360" w:lineRule="auto"/>
        <w:rPr>
          <w:rFonts w:ascii="Gill Sans MT" w:hAnsi="Gill Sans MT"/>
          <w:sz w:val="22"/>
          <w:szCs w:val="20"/>
        </w:rPr>
      </w:pPr>
      <w:r w:rsidRPr="00866B03">
        <w:rPr>
          <w:rFonts w:ascii="Gill Sans MT" w:hAnsi="Gill Sans MT"/>
          <w:sz w:val="22"/>
          <w:szCs w:val="20"/>
        </w:rPr>
        <w:t>(</w:t>
      </w:r>
      <w:proofErr w:type="gramStart"/>
      <w:r w:rsidRPr="00866B03">
        <w:rPr>
          <w:rFonts w:ascii="Gill Sans MT" w:hAnsi="Gill Sans MT"/>
          <w:sz w:val="22"/>
          <w:szCs w:val="20"/>
        </w:rPr>
        <w:t>on</w:t>
      </w:r>
      <w:proofErr w:type="gramEnd"/>
      <w:r w:rsidRPr="00866B03">
        <w:rPr>
          <w:rFonts w:ascii="Gill Sans MT" w:hAnsi="Gill Sans MT"/>
          <w:sz w:val="22"/>
          <w:szCs w:val="20"/>
        </w:rPr>
        <w:t xml:space="preserve"> behalf of Dr. Chris L. Buckley and Dr. Jeremy Niven)</w:t>
      </w:r>
    </w:p>
    <w:p w:rsidR="003934AC" w:rsidRDefault="003934AC"/>
    <w:sectPr w:rsidR="003934AC" w:rsidSect="001B7773">
      <w:footerReference w:type="default" r:id="rId9"/>
      <w:headerReference w:type="first" r:id="rId10"/>
      <w:footerReference w:type="first" r:id="rId11"/>
      <w:pgSz w:w="11900" w:h="16840"/>
      <w:pgMar w:top="907" w:right="1758" w:bottom="748" w:left="1758" w:header="964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6CC5" w:rsidRDefault="00036CC5" w:rsidP="00DA68E6">
      <w:pPr>
        <w:spacing w:line="240" w:lineRule="auto"/>
      </w:pPr>
      <w:r>
        <w:separator/>
      </w:r>
    </w:p>
  </w:endnote>
  <w:endnote w:type="continuationSeparator" w:id="0">
    <w:p w:rsidR="00036CC5" w:rsidRDefault="00036CC5" w:rsidP="00DA68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8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2B76" w:rsidRPr="001B7773" w:rsidRDefault="00036CC5" w:rsidP="007C2B76">
    <w:pPr>
      <w:pStyle w:val="Footer"/>
      <w:rPr>
        <w:lang w:val="fr-FR"/>
      </w:rPr>
    </w:pPr>
  </w:p>
  <w:p w:rsidR="007C2B76" w:rsidRDefault="00036CC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68E6" w:rsidRPr="00562631" w:rsidRDefault="00DA68E6" w:rsidP="00DA68E6">
    <w:pPr>
      <w:tabs>
        <w:tab w:val="left" w:pos="6379"/>
      </w:tabs>
      <w:spacing w:before="42" w:line="240" w:lineRule="auto"/>
      <w:ind w:right="-27"/>
      <w:jc w:val="center"/>
      <w:rPr>
        <w:rFonts w:eastAsia="Franklin Gothic Medium" w:cs="Arial"/>
        <w:b/>
        <w:sz w:val="16"/>
        <w:szCs w:val="16"/>
      </w:rPr>
    </w:pPr>
    <w:r>
      <w:rPr>
        <w:rFonts w:eastAsia="Franklin Gothic Medium" w:cs="Arial"/>
        <w:b/>
        <w:color w:val="003E44"/>
        <w:spacing w:val="19"/>
        <w:sz w:val="16"/>
        <w:szCs w:val="16"/>
      </w:rPr>
      <w:t>SCHOOL OF ENGINEERING &amp; INFORMATICS</w:t>
    </w:r>
  </w:p>
  <w:p w:rsidR="00DA68E6" w:rsidRPr="00562631" w:rsidRDefault="00DA68E6" w:rsidP="00DA68E6">
    <w:pPr>
      <w:spacing w:before="18" w:line="240" w:lineRule="auto"/>
      <w:ind w:right="-27"/>
      <w:jc w:val="center"/>
      <w:rPr>
        <w:rFonts w:eastAsia="Franklin Gothic Book" w:cs="Arial"/>
        <w:sz w:val="16"/>
        <w:szCs w:val="16"/>
      </w:rPr>
    </w:pPr>
    <w:r>
      <w:rPr>
        <w:rFonts w:eastAsia="Franklin Gothic Book" w:cs="Arial"/>
        <w:color w:val="003E44"/>
        <w:spacing w:val="2"/>
        <w:sz w:val="16"/>
        <w:szCs w:val="16"/>
      </w:rPr>
      <w:t>School of Engineering &amp; Informatics</w:t>
    </w:r>
    <w:r w:rsidRPr="00562631">
      <w:rPr>
        <w:rFonts w:eastAsia="Franklin Gothic Book" w:cs="Arial"/>
        <w:color w:val="003E44"/>
        <w:spacing w:val="2"/>
        <w:sz w:val="16"/>
        <w:szCs w:val="16"/>
      </w:rPr>
      <w:t xml:space="preserve"> </w:t>
    </w:r>
    <w:proofErr w:type="gramStart"/>
    <w:r w:rsidRPr="00562631">
      <w:rPr>
        <w:rFonts w:eastAsia="Franklin Gothic Book" w:cs="Arial"/>
        <w:color w:val="003E44"/>
        <w:w w:val="52"/>
        <w:sz w:val="16"/>
        <w:szCs w:val="16"/>
      </w:rPr>
      <w:t>|</w:t>
    </w:r>
    <w:r>
      <w:rPr>
        <w:rFonts w:eastAsia="Franklin Gothic Book" w:cs="Arial"/>
        <w:color w:val="003E44"/>
        <w:w w:val="52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w w:val="52"/>
        <w:sz w:val="16"/>
        <w:szCs w:val="16"/>
      </w:rPr>
      <w:t xml:space="preserve"> </w:t>
    </w:r>
    <w:r>
      <w:rPr>
        <w:rFonts w:eastAsia="Franklin Gothic Book" w:cs="Arial"/>
        <w:color w:val="003E44"/>
        <w:spacing w:val="2"/>
        <w:sz w:val="16"/>
        <w:szCs w:val="16"/>
      </w:rPr>
      <w:t>University</w:t>
    </w:r>
    <w:proofErr w:type="gramEnd"/>
    <w:r>
      <w:rPr>
        <w:rFonts w:eastAsia="Franklin Gothic Book" w:cs="Arial"/>
        <w:color w:val="003E44"/>
        <w:spacing w:val="2"/>
        <w:sz w:val="16"/>
        <w:szCs w:val="16"/>
      </w:rPr>
      <w:t xml:space="preserve"> of Sussex</w:t>
    </w:r>
    <w:r w:rsidRPr="00562631">
      <w:rPr>
        <w:rFonts w:eastAsia="Franklin Gothic Book" w:cs="Arial"/>
        <w:color w:val="003E44"/>
        <w:spacing w:val="2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w w:val="52"/>
        <w:sz w:val="16"/>
        <w:szCs w:val="16"/>
      </w:rPr>
      <w:t xml:space="preserve">| </w:t>
    </w:r>
    <w:r w:rsidRPr="00562631">
      <w:rPr>
        <w:rFonts w:eastAsia="Franklin Gothic Book" w:cs="Arial"/>
        <w:color w:val="003E44"/>
        <w:spacing w:val="6"/>
        <w:w w:val="52"/>
        <w:sz w:val="16"/>
        <w:szCs w:val="16"/>
      </w:rPr>
      <w:t xml:space="preserve"> </w:t>
    </w:r>
    <w:r>
      <w:rPr>
        <w:rFonts w:eastAsia="Franklin Gothic Book" w:cs="Arial"/>
        <w:color w:val="003E44"/>
        <w:spacing w:val="2"/>
        <w:sz w:val="16"/>
        <w:szCs w:val="16"/>
      </w:rPr>
      <w:t>Centre of Computation and Neuroscience - JMS</w:t>
    </w:r>
    <w:r w:rsidRPr="00562631">
      <w:rPr>
        <w:rFonts w:eastAsia="Franklin Gothic Book" w:cs="Arial"/>
        <w:color w:val="003E44"/>
        <w:spacing w:val="2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w w:val="52"/>
        <w:sz w:val="16"/>
        <w:szCs w:val="16"/>
      </w:rPr>
      <w:t xml:space="preserve">| </w:t>
    </w:r>
    <w:r w:rsidRPr="00562631">
      <w:rPr>
        <w:rFonts w:eastAsia="Franklin Gothic Book" w:cs="Arial"/>
        <w:color w:val="003E44"/>
        <w:spacing w:val="6"/>
        <w:w w:val="52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spacing w:val="3"/>
        <w:sz w:val="16"/>
        <w:szCs w:val="16"/>
      </w:rPr>
      <w:t>Br</w:t>
    </w:r>
    <w:r w:rsidRPr="00562631">
      <w:rPr>
        <w:rFonts w:eastAsia="Franklin Gothic Book" w:cs="Arial"/>
        <w:color w:val="003E44"/>
        <w:spacing w:val="2"/>
        <w:sz w:val="16"/>
        <w:szCs w:val="16"/>
      </w:rPr>
      <w:t>i</w:t>
    </w:r>
    <w:r w:rsidRPr="00562631">
      <w:rPr>
        <w:rFonts w:eastAsia="Franklin Gothic Book" w:cs="Arial"/>
        <w:color w:val="003E44"/>
        <w:spacing w:val="3"/>
        <w:sz w:val="16"/>
        <w:szCs w:val="16"/>
      </w:rPr>
      <w:t>g</w:t>
    </w:r>
    <w:r w:rsidRPr="00562631">
      <w:rPr>
        <w:rFonts w:eastAsia="Franklin Gothic Book" w:cs="Arial"/>
        <w:color w:val="003E44"/>
        <w:spacing w:val="2"/>
        <w:sz w:val="16"/>
        <w:szCs w:val="16"/>
      </w:rPr>
      <w:t>h</w:t>
    </w:r>
    <w:r w:rsidRPr="00562631">
      <w:rPr>
        <w:rFonts w:eastAsia="Franklin Gothic Book" w:cs="Arial"/>
        <w:color w:val="003E44"/>
        <w:spacing w:val="1"/>
        <w:sz w:val="16"/>
        <w:szCs w:val="16"/>
      </w:rPr>
      <w:t>t</w:t>
    </w:r>
    <w:r w:rsidRPr="00562631">
      <w:rPr>
        <w:rFonts w:eastAsia="Franklin Gothic Book" w:cs="Arial"/>
        <w:color w:val="003E44"/>
        <w:spacing w:val="2"/>
        <w:sz w:val="16"/>
        <w:szCs w:val="16"/>
      </w:rPr>
      <w:t>o</w:t>
    </w:r>
    <w:r w:rsidRPr="00562631">
      <w:rPr>
        <w:rFonts w:eastAsia="Franklin Gothic Book" w:cs="Arial"/>
        <w:color w:val="003E44"/>
        <w:sz w:val="16"/>
        <w:szCs w:val="16"/>
      </w:rPr>
      <w:t>n</w:t>
    </w:r>
    <w:r w:rsidRPr="00562631">
      <w:rPr>
        <w:rFonts w:eastAsia="Franklin Gothic Book" w:cs="Arial"/>
        <w:color w:val="003E44"/>
        <w:spacing w:val="15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spacing w:val="3"/>
        <w:sz w:val="16"/>
        <w:szCs w:val="16"/>
      </w:rPr>
      <w:t>B</w:t>
    </w:r>
    <w:r w:rsidRPr="00562631">
      <w:rPr>
        <w:rFonts w:eastAsia="Franklin Gothic Book" w:cs="Arial"/>
        <w:color w:val="003E44"/>
        <w:spacing w:val="4"/>
        <w:sz w:val="16"/>
        <w:szCs w:val="16"/>
      </w:rPr>
      <w:t>N</w:t>
    </w:r>
    <w:r>
      <w:rPr>
        <w:rFonts w:eastAsia="Franklin Gothic Book" w:cs="Arial"/>
        <w:color w:val="003E44"/>
        <w:spacing w:val="4"/>
        <w:sz w:val="16"/>
        <w:szCs w:val="16"/>
      </w:rPr>
      <w:t>1</w:t>
    </w:r>
    <w:r w:rsidRPr="00562631">
      <w:rPr>
        <w:rFonts w:eastAsia="Franklin Gothic Book" w:cs="Arial"/>
        <w:color w:val="003E44"/>
        <w:spacing w:val="12"/>
        <w:sz w:val="16"/>
        <w:szCs w:val="16"/>
      </w:rPr>
      <w:t xml:space="preserve"> </w:t>
    </w:r>
    <w:r>
      <w:rPr>
        <w:rFonts w:eastAsia="Franklin Gothic Book" w:cs="Arial"/>
        <w:color w:val="003E44"/>
        <w:spacing w:val="12"/>
        <w:sz w:val="16"/>
        <w:szCs w:val="16"/>
      </w:rPr>
      <w:t>9RH</w:t>
    </w:r>
    <w:r w:rsidRPr="00562631">
      <w:rPr>
        <w:rFonts w:eastAsia="Franklin Gothic Book" w:cs="Arial"/>
        <w:color w:val="003E44"/>
        <w:spacing w:val="15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w w:val="52"/>
        <w:sz w:val="16"/>
        <w:szCs w:val="16"/>
      </w:rPr>
      <w:t xml:space="preserve">| </w:t>
    </w:r>
    <w:r w:rsidRPr="00562631">
      <w:rPr>
        <w:rFonts w:eastAsia="Franklin Gothic Book" w:cs="Arial"/>
        <w:color w:val="003E44"/>
        <w:spacing w:val="6"/>
        <w:w w:val="52"/>
        <w:sz w:val="16"/>
        <w:szCs w:val="16"/>
      </w:rPr>
      <w:t xml:space="preserve"> </w:t>
    </w:r>
    <w:r w:rsidRPr="00562631">
      <w:rPr>
        <w:rFonts w:eastAsia="Franklin Gothic Book" w:cs="Arial"/>
        <w:color w:val="003E44"/>
        <w:spacing w:val="2"/>
        <w:sz w:val="16"/>
        <w:szCs w:val="16"/>
      </w:rPr>
      <w:t xml:space="preserve">United Kingdom </w:t>
    </w:r>
  </w:p>
  <w:p w:rsidR="007C2B76" w:rsidRPr="00DA68E6" w:rsidRDefault="00DA68E6" w:rsidP="00DA68E6">
    <w:pPr>
      <w:spacing w:before="18" w:line="264" w:lineRule="auto"/>
      <w:ind w:right="-27"/>
      <w:jc w:val="center"/>
      <w:rPr>
        <w:rFonts w:eastAsia="Franklin Gothic Book" w:cs="Arial"/>
        <w:color w:val="003E44"/>
        <w:spacing w:val="2"/>
        <w:w w:val="107"/>
        <w:sz w:val="16"/>
        <w:szCs w:val="16"/>
        <w:lang w:val="fr-FR"/>
      </w:rPr>
    </w:pPr>
    <w:r w:rsidRPr="00562631">
      <w:rPr>
        <w:rFonts w:eastAsia="Franklin Gothic Book" w:cs="Arial"/>
        <w:color w:val="003E44"/>
        <w:sz w:val="16"/>
        <w:szCs w:val="16"/>
        <w:lang w:val="fr-FR"/>
      </w:rPr>
      <w:t>T</w:t>
    </w:r>
    <w:r w:rsidRPr="00562631">
      <w:rPr>
        <w:rFonts w:eastAsia="Franklin Gothic Book" w:cs="Arial"/>
        <w:color w:val="003E44"/>
        <w:spacing w:val="10"/>
        <w:sz w:val="16"/>
        <w:szCs w:val="16"/>
        <w:lang w:val="fr-FR"/>
      </w:rPr>
      <w:t xml:space="preserve"> </w:t>
    </w:r>
    <w:r w:rsidRPr="00562631">
      <w:rPr>
        <w:rFonts w:eastAsia="Franklin Gothic Book" w:cs="Arial"/>
        <w:color w:val="003E44"/>
        <w:spacing w:val="3"/>
        <w:sz w:val="16"/>
        <w:szCs w:val="16"/>
        <w:lang w:val="fr-FR"/>
      </w:rPr>
      <w:t>+</w:t>
    </w:r>
    <w:r w:rsidRPr="00562631">
      <w:rPr>
        <w:rFonts w:eastAsia="Franklin Gothic Book" w:cs="Arial"/>
        <w:color w:val="003E44"/>
        <w:spacing w:val="5"/>
        <w:sz w:val="16"/>
        <w:szCs w:val="16"/>
        <w:lang w:val="fr-FR"/>
      </w:rPr>
      <w:t>4</w:t>
    </w:r>
    <w:r w:rsidRPr="00562631">
      <w:rPr>
        <w:rFonts w:eastAsia="Franklin Gothic Book" w:cs="Arial"/>
        <w:color w:val="003E44"/>
        <w:sz w:val="16"/>
        <w:szCs w:val="16"/>
        <w:lang w:val="fr-FR"/>
      </w:rPr>
      <w:t>4</w:t>
    </w:r>
    <w:r w:rsidRPr="00562631">
      <w:rPr>
        <w:rFonts w:eastAsia="Franklin Gothic Book" w:cs="Arial"/>
        <w:color w:val="003E44"/>
        <w:spacing w:val="14"/>
        <w:sz w:val="16"/>
        <w:szCs w:val="16"/>
        <w:lang w:val="fr-FR"/>
      </w:rPr>
      <w:t xml:space="preserve"> </w:t>
    </w:r>
    <w:r w:rsidRPr="00562631">
      <w:rPr>
        <w:rFonts w:eastAsia="Franklin Gothic Book" w:cs="Arial"/>
        <w:color w:val="003E44"/>
        <w:spacing w:val="-2"/>
        <w:sz w:val="16"/>
        <w:szCs w:val="16"/>
        <w:lang w:val="fr-FR"/>
      </w:rPr>
      <w:t>(0</w:t>
    </w:r>
    <w:r w:rsidRPr="00562631">
      <w:rPr>
        <w:rFonts w:eastAsia="Franklin Gothic Book" w:cs="Arial"/>
        <w:color w:val="003E44"/>
        <w:spacing w:val="-1"/>
        <w:sz w:val="16"/>
        <w:szCs w:val="16"/>
        <w:lang w:val="fr-FR"/>
      </w:rPr>
      <w:t>)</w:t>
    </w:r>
    <w:r w:rsidRPr="00562631">
      <w:rPr>
        <w:rFonts w:eastAsia="Franklin Gothic Book" w:cs="Arial"/>
        <w:color w:val="003E44"/>
        <w:spacing w:val="2"/>
        <w:sz w:val="16"/>
        <w:szCs w:val="16"/>
        <w:lang w:val="fr-FR"/>
      </w:rPr>
      <w:t>1</w:t>
    </w:r>
    <w:r w:rsidRPr="00562631">
      <w:rPr>
        <w:rFonts w:eastAsia="Franklin Gothic Book" w:cs="Arial"/>
        <w:color w:val="003E44"/>
        <w:spacing w:val="-2"/>
        <w:sz w:val="16"/>
        <w:szCs w:val="16"/>
        <w:lang w:val="fr-FR"/>
      </w:rPr>
      <w:t>2</w:t>
    </w:r>
    <w:r w:rsidRPr="00562631">
      <w:rPr>
        <w:rFonts w:eastAsia="Franklin Gothic Book" w:cs="Arial"/>
        <w:color w:val="003E44"/>
        <w:spacing w:val="-3"/>
        <w:sz w:val="16"/>
        <w:szCs w:val="16"/>
        <w:lang w:val="fr-FR"/>
      </w:rPr>
      <w:t>7</w:t>
    </w:r>
    <w:r w:rsidRPr="00562631">
      <w:rPr>
        <w:rFonts w:eastAsia="Franklin Gothic Book" w:cs="Arial"/>
        <w:color w:val="003E44"/>
        <w:sz w:val="16"/>
        <w:szCs w:val="16"/>
        <w:lang w:val="fr-FR"/>
      </w:rPr>
      <w:t>3</w:t>
    </w:r>
    <w:r w:rsidRPr="00562631">
      <w:rPr>
        <w:rFonts w:eastAsia="Franklin Gothic Book" w:cs="Arial"/>
        <w:color w:val="003E44"/>
        <w:spacing w:val="19"/>
        <w:sz w:val="16"/>
        <w:szCs w:val="16"/>
        <w:lang w:val="fr-FR"/>
      </w:rPr>
      <w:t xml:space="preserve"> </w:t>
    </w:r>
    <w:r>
      <w:rPr>
        <w:rFonts w:eastAsia="Franklin Gothic Book" w:cs="Arial"/>
        <w:color w:val="003E44"/>
        <w:spacing w:val="19"/>
        <w:sz w:val="16"/>
        <w:szCs w:val="16"/>
        <w:lang w:val="fr-FR"/>
      </w:rPr>
      <w:t>606755</w:t>
    </w:r>
    <w:r w:rsidRPr="00562631">
      <w:rPr>
        <w:rFonts w:eastAsia="Franklin Gothic Book" w:cs="Arial"/>
        <w:color w:val="003E44"/>
        <w:spacing w:val="23"/>
        <w:sz w:val="16"/>
        <w:szCs w:val="16"/>
        <w:lang w:val="fr-FR"/>
      </w:rPr>
      <w:t xml:space="preserve"> </w:t>
    </w:r>
    <w:r w:rsidRPr="00562631">
      <w:rPr>
        <w:rFonts w:eastAsia="Franklin Gothic Book" w:cs="Arial"/>
        <w:color w:val="003E44"/>
        <w:w w:val="52"/>
        <w:sz w:val="16"/>
        <w:szCs w:val="16"/>
        <w:lang w:val="fr-FR"/>
      </w:rPr>
      <w:t xml:space="preserve">| </w:t>
    </w:r>
    <w:r w:rsidRPr="00562631">
      <w:rPr>
        <w:rFonts w:eastAsia="Franklin Gothic Book" w:cs="Arial"/>
        <w:color w:val="003E44"/>
        <w:spacing w:val="6"/>
        <w:w w:val="52"/>
        <w:sz w:val="16"/>
        <w:szCs w:val="16"/>
        <w:lang w:val="fr-FR"/>
      </w:rPr>
      <w:t xml:space="preserve"> </w:t>
    </w:r>
    <w:r w:rsidRPr="00744582">
      <w:rPr>
        <w:rFonts w:eastAsia="Franklin Gothic Book" w:cs="Arial"/>
        <w:color w:val="003E44"/>
        <w:spacing w:val="2"/>
        <w:sz w:val="16"/>
        <w:szCs w:val="16"/>
      </w:rPr>
      <w:t>asd27</w:t>
    </w:r>
    <w:r w:rsidRPr="00562631">
      <w:rPr>
        <w:rFonts w:eastAsia="Franklin Gothic Book" w:cs="Arial"/>
        <w:color w:val="003E44"/>
        <w:spacing w:val="2"/>
        <w:w w:val="107"/>
        <w:sz w:val="16"/>
        <w:szCs w:val="16"/>
        <w:lang w:val="fr-FR"/>
      </w:rPr>
      <w:t>@</w:t>
    </w:r>
    <w:r w:rsidRPr="00562631">
      <w:rPr>
        <w:rFonts w:eastAsia="Franklin Gothic Book" w:cs="Arial"/>
        <w:color w:val="003E44"/>
        <w:spacing w:val="1"/>
        <w:w w:val="112"/>
        <w:sz w:val="16"/>
        <w:szCs w:val="16"/>
        <w:lang w:val="fr-FR"/>
      </w:rPr>
      <w:t>s</w:t>
    </w:r>
    <w:r w:rsidRPr="00562631">
      <w:rPr>
        <w:rFonts w:eastAsia="Franklin Gothic Book" w:cs="Arial"/>
        <w:color w:val="003E44"/>
        <w:spacing w:val="2"/>
        <w:w w:val="99"/>
        <w:sz w:val="16"/>
        <w:szCs w:val="16"/>
        <w:lang w:val="fr-FR"/>
      </w:rPr>
      <w:t>u</w:t>
    </w:r>
    <w:r w:rsidRPr="00562631">
      <w:rPr>
        <w:rFonts w:eastAsia="Franklin Gothic Book" w:cs="Arial"/>
        <w:color w:val="003E44"/>
        <w:spacing w:val="3"/>
        <w:w w:val="112"/>
        <w:sz w:val="16"/>
        <w:szCs w:val="16"/>
        <w:lang w:val="fr-FR"/>
      </w:rPr>
      <w:t>s</w:t>
    </w:r>
    <w:r w:rsidRPr="00562631">
      <w:rPr>
        <w:rFonts w:eastAsia="Franklin Gothic Book" w:cs="Arial"/>
        <w:color w:val="003E44"/>
        <w:spacing w:val="2"/>
        <w:w w:val="112"/>
        <w:sz w:val="16"/>
        <w:szCs w:val="16"/>
        <w:lang w:val="fr-FR"/>
      </w:rPr>
      <w:t>s</w:t>
    </w:r>
    <w:r w:rsidRPr="00562631">
      <w:rPr>
        <w:rFonts w:eastAsia="Franklin Gothic Book" w:cs="Arial"/>
        <w:color w:val="003E44"/>
        <w:w w:val="103"/>
        <w:sz w:val="16"/>
        <w:szCs w:val="16"/>
        <w:lang w:val="fr-FR"/>
      </w:rPr>
      <w:t>e</w:t>
    </w:r>
    <w:r w:rsidRPr="00562631">
      <w:rPr>
        <w:rFonts w:eastAsia="Franklin Gothic Book" w:cs="Arial"/>
        <w:color w:val="003E44"/>
        <w:spacing w:val="3"/>
        <w:w w:val="104"/>
        <w:sz w:val="16"/>
        <w:szCs w:val="16"/>
        <w:lang w:val="fr-FR"/>
      </w:rPr>
      <w:t>x</w:t>
    </w:r>
    <w:r w:rsidRPr="00562631">
      <w:rPr>
        <w:rFonts w:eastAsia="Franklin Gothic Book" w:cs="Arial"/>
        <w:color w:val="003E44"/>
        <w:spacing w:val="1"/>
        <w:w w:val="120"/>
        <w:sz w:val="16"/>
        <w:szCs w:val="16"/>
        <w:lang w:val="fr-FR"/>
      </w:rPr>
      <w:t>.</w:t>
    </w:r>
    <w:r w:rsidRPr="00562631">
      <w:rPr>
        <w:rFonts w:eastAsia="Franklin Gothic Book" w:cs="Arial"/>
        <w:color w:val="003E44"/>
        <w:spacing w:val="4"/>
        <w:w w:val="102"/>
        <w:sz w:val="16"/>
        <w:szCs w:val="16"/>
        <w:lang w:val="fr-FR"/>
      </w:rPr>
      <w:t>a</w:t>
    </w:r>
    <w:r w:rsidRPr="00562631">
      <w:rPr>
        <w:rFonts w:eastAsia="Franklin Gothic Book" w:cs="Arial"/>
        <w:color w:val="003E44"/>
        <w:w w:val="103"/>
        <w:sz w:val="16"/>
        <w:szCs w:val="16"/>
        <w:lang w:val="fr-FR"/>
      </w:rPr>
      <w:t>c</w:t>
    </w:r>
    <w:r w:rsidRPr="00562631">
      <w:rPr>
        <w:rFonts w:eastAsia="Franklin Gothic Book" w:cs="Arial"/>
        <w:color w:val="003E44"/>
        <w:spacing w:val="-1"/>
        <w:w w:val="120"/>
        <w:sz w:val="16"/>
        <w:szCs w:val="16"/>
        <w:lang w:val="fr-FR"/>
      </w:rPr>
      <w:t>.</w:t>
    </w:r>
    <w:r w:rsidRPr="00562631">
      <w:rPr>
        <w:rFonts w:eastAsia="Franklin Gothic Book" w:cs="Arial"/>
        <w:color w:val="003E44"/>
        <w:spacing w:val="2"/>
        <w:w w:val="99"/>
        <w:sz w:val="16"/>
        <w:szCs w:val="16"/>
        <w:lang w:val="fr-FR"/>
      </w:rPr>
      <w:t>u</w:t>
    </w:r>
    <w:r w:rsidRPr="00562631">
      <w:rPr>
        <w:rFonts w:eastAsia="Franklin Gothic Book" w:cs="Arial"/>
        <w:color w:val="003E44"/>
        <w:sz w:val="16"/>
        <w:szCs w:val="16"/>
        <w:lang w:val="fr-FR"/>
      </w:rPr>
      <w:t>k</w:t>
    </w:r>
    <w:r w:rsidRPr="00562631">
      <w:rPr>
        <w:rFonts w:eastAsia="Franklin Gothic Book" w:cs="Arial"/>
        <w:color w:val="003E44"/>
        <w:sz w:val="16"/>
        <w:szCs w:val="16"/>
        <w:lang w:val="fr-FR"/>
      </w:rPr>
      <w:br/>
    </w:r>
    <w:hyperlink r:id="rId1">
      <w:r w:rsidRPr="00562631">
        <w:rPr>
          <w:rFonts w:eastAsia="Franklin Gothic Book" w:cs="Arial"/>
          <w:color w:val="003E44"/>
          <w:spacing w:val="8"/>
          <w:w w:val="99"/>
          <w:sz w:val="16"/>
          <w:szCs w:val="16"/>
          <w:lang w:val="fr-FR"/>
        </w:rPr>
        <w:t>ww</w:t>
      </w:r>
      <w:r w:rsidRPr="00562631">
        <w:rPr>
          <w:rFonts w:eastAsia="Franklin Gothic Book" w:cs="Arial"/>
          <w:color w:val="003E44"/>
          <w:spacing w:val="-4"/>
          <w:w w:val="99"/>
          <w:sz w:val="16"/>
          <w:szCs w:val="16"/>
          <w:lang w:val="fr-FR"/>
        </w:rPr>
        <w:t>w</w:t>
      </w:r>
      <w:r w:rsidRPr="00562631">
        <w:rPr>
          <w:rFonts w:eastAsia="Franklin Gothic Book" w:cs="Arial"/>
          <w:color w:val="003E44"/>
          <w:spacing w:val="1"/>
          <w:w w:val="120"/>
          <w:sz w:val="16"/>
          <w:szCs w:val="16"/>
          <w:lang w:val="fr-FR"/>
        </w:rPr>
        <w:t>.</w:t>
      </w:r>
      <w:r w:rsidRPr="00562631">
        <w:rPr>
          <w:rFonts w:eastAsia="Franklin Gothic Book" w:cs="Arial"/>
          <w:color w:val="003E44"/>
          <w:spacing w:val="1"/>
          <w:w w:val="112"/>
          <w:sz w:val="16"/>
          <w:szCs w:val="16"/>
          <w:lang w:val="fr-FR"/>
        </w:rPr>
        <w:t>s</w:t>
      </w:r>
      <w:r w:rsidRPr="00562631">
        <w:rPr>
          <w:rFonts w:eastAsia="Franklin Gothic Book" w:cs="Arial"/>
          <w:color w:val="003E44"/>
          <w:spacing w:val="2"/>
          <w:w w:val="99"/>
          <w:sz w:val="16"/>
          <w:szCs w:val="16"/>
          <w:lang w:val="fr-FR"/>
        </w:rPr>
        <w:t>u</w:t>
      </w:r>
      <w:r w:rsidRPr="00562631">
        <w:rPr>
          <w:rFonts w:eastAsia="Franklin Gothic Book" w:cs="Arial"/>
          <w:color w:val="003E44"/>
          <w:spacing w:val="3"/>
          <w:w w:val="112"/>
          <w:sz w:val="16"/>
          <w:szCs w:val="16"/>
          <w:lang w:val="fr-FR"/>
        </w:rPr>
        <w:t>s</w:t>
      </w:r>
      <w:r w:rsidRPr="00562631">
        <w:rPr>
          <w:rFonts w:eastAsia="Franklin Gothic Book" w:cs="Arial"/>
          <w:color w:val="003E44"/>
          <w:spacing w:val="2"/>
          <w:w w:val="112"/>
          <w:sz w:val="16"/>
          <w:szCs w:val="16"/>
          <w:lang w:val="fr-FR"/>
        </w:rPr>
        <w:t>s</w:t>
      </w:r>
      <w:r w:rsidRPr="00562631">
        <w:rPr>
          <w:rFonts w:eastAsia="Franklin Gothic Book" w:cs="Arial"/>
          <w:color w:val="003E44"/>
          <w:w w:val="103"/>
          <w:sz w:val="16"/>
          <w:szCs w:val="16"/>
          <w:lang w:val="fr-FR"/>
        </w:rPr>
        <w:t>e</w:t>
      </w:r>
      <w:r w:rsidRPr="00562631">
        <w:rPr>
          <w:rFonts w:eastAsia="Franklin Gothic Book" w:cs="Arial"/>
          <w:color w:val="003E44"/>
          <w:spacing w:val="3"/>
          <w:w w:val="104"/>
          <w:sz w:val="16"/>
          <w:szCs w:val="16"/>
          <w:lang w:val="fr-FR"/>
        </w:rPr>
        <w:t>x</w:t>
      </w:r>
      <w:r w:rsidRPr="00562631">
        <w:rPr>
          <w:rFonts w:eastAsia="Franklin Gothic Book" w:cs="Arial"/>
          <w:color w:val="003E44"/>
          <w:spacing w:val="1"/>
          <w:w w:val="120"/>
          <w:sz w:val="16"/>
          <w:szCs w:val="16"/>
          <w:lang w:val="fr-FR"/>
        </w:rPr>
        <w:t>.</w:t>
      </w:r>
      <w:r w:rsidRPr="00562631">
        <w:rPr>
          <w:rFonts w:eastAsia="Franklin Gothic Book" w:cs="Arial"/>
          <w:color w:val="003E44"/>
          <w:spacing w:val="4"/>
          <w:w w:val="102"/>
          <w:sz w:val="16"/>
          <w:szCs w:val="16"/>
          <w:lang w:val="fr-FR"/>
        </w:rPr>
        <w:t>a</w:t>
      </w:r>
      <w:r w:rsidRPr="00562631">
        <w:rPr>
          <w:rFonts w:eastAsia="Franklin Gothic Book" w:cs="Arial"/>
          <w:color w:val="003E44"/>
          <w:w w:val="103"/>
          <w:sz w:val="16"/>
          <w:szCs w:val="16"/>
          <w:lang w:val="fr-FR"/>
        </w:rPr>
        <w:t>c</w:t>
      </w:r>
      <w:r w:rsidRPr="00562631">
        <w:rPr>
          <w:rFonts w:eastAsia="Franklin Gothic Book" w:cs="Arial"/>
          <w:color w:val="003E44"/>
          <w:spacing w:val="-1"/>
          <w:w w:val="120"/>
          <w:sz w:val="16"/>
          <w:szCs w:val="16"/>
          <w:lang w:val="fr-FR"/>
        </w:rPr>
        <w:t>.</w:t>
      </w:r>
      <w:r w:rsidRPr="00562631">
        <w:rPr>
          <w:rFonts w:eastAsia="Franklin Gothic Book" w:cs="Arial"/>
          <w:color w:val="003E44"/>
          <w:spacing w:val="2"/>
          <w:w w:val="99"/>
          <w:sz w:val="16"/>
          <w:szCs w:val="16"/>
          <w:lang w:val="fr-FR"/>
        </w:rPr>
        <w:t>u</w:t>
      </w:r>
      <w:r w:rsidRPr="00562631">
        <w:rPr>
          <w:rFonts w:eastAsia="Franklin Gothic Book" w:cs="Arial"/>
          <w:color w:val="003E44"/>
          <w:sz w:val="16"/>
          <w:szCs w:val="16"/>
          <w:lang w:val="fr-FR"/>
        </w:rPr>
        <w:t>k</w:t>
      </w:r>
    </w:hyperlink>
    <w:r>
      <w:rPr>
        <w:rFonts w:eastAsia="Franklin Gothic Book" w:cs="Arial"/>
        <w:color w:val="003E44"/>
        <w:sz w:val="16"/>
        <w:szCs w:val="16"/>
        <w:lang w:val="fr-FR"/>
      </w:rPr>
      <w:t>/ccnr</w:t>
    </w:r>
  </w:p>
  <w:p w:rsidR="001B7773" w:rsidRPr="00562631" w:rsidRDefault="00036CC5" w:rsidP="001B7773">
    <w:pPr>
      <w:tabs>
        <w:tab w:val="left" w:pos="3620"/>
        <w:tab w:val="left" w:pos="6379"/>
      </w:tabs>
      <w:spacing w:before="42" w:line="240" w:lineRule="auto"/>
      <w:ind w:right="-27"/>
      <w:rPr>
        <w:rFonts w:eastAsia="Franklin Gothic Medium" w:cs="Arial"/>
        <w:color w:val="003E44"/>
        <w:spacing w:val="1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6CC5" w:rsidRDefault="00036CC5" w:rsidP="00DA68E6">
      <w:pPr>
        <w:spacing w:line="240" w:lineRule="auto"/>
      </w:pPr>
      <w:r>
        <w:separator/>
      </w:r>
    </w:p>
  </w:footnote>
  <w:footnote w:type="continuationSeparator" w:id="0">
    <w:p w:rsidR="00036CC5" w:rsidRDefault="00036CC5" w:rsidP="00DA68E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7773" w:rsidRDefault="00DC00C9" w:rsidP="001B7773">
    <w:pPr>
      <w:pStyle w:val="Header"/>
      <w:jc w:val="center"/>
    </w:pPr>
    <w:r w:rsidRPr="00CA6508">
      <w:rPr>
        <w:rFonts w:ascii="Franklin Gothic Book" w:eastAsia="Franklin Gothic Book" w:hAnsi="Franklin Gothic Book" w:cs="Franklin Gothic Book"/>
        <w:noProof/>
        <w:color w:val="231F20"/>
        <w:szCs w:val="23"/>
        <w:lang w:val="en-GB" w:eastAsia="en-GB"/>
      </w:rPr>
      <w:drawing>
        <wp:inline distT="0" distB="0" distL="0" distR="0" wp14:anchorId="438F6F56" wp14:editId="70AF158C">
          <wp:extent cx="777240" cy="682752"/>
          <wp:effectExtent l="0" t="0" r="1016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oS_logo_309C_Flint copy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" cy="6827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1B7773" w:rsidRDefault="00036CC5" w:rsidP="001B7773">
    <w:pPr>
      <w:pStyle w:val="Header"/>
      <w:jc w:val="center"/>
    </w:pPr>
  </w:p>
  <w:p w:rsidR="001B7773" w:rsidRDefault="00036CC5" w:rsidP="001B7773">
    <w:pPr>
      <w:pStyle w:val="Header"/>
      <w:jc w:val="center"/>
    </w:pPr>
  </w:p>
  <w:p w:rsidR="001B7773" w:rsidRDefault="00036CC5" w:rsidP="001B7773">
    <w:pPr>
      <w:pStyle w:val="Header"/>
      <w:jc w:val="center"/>
    </w:pPr>
  </w:p>
  <w:p w:rsidR="001B7773" w:rsidRDefault="00036CC5" w:rsidP="001B7773">
    <w:pPr>
      <w:pStyle w:val="Header"/>
      <w:jc w:val="center"/>
    </w:pPr>
  </w:p>
  <w:p w:rsidR="001B7773" w:rsidRPr="001B7773" w:rsidRDefault="00036CC5" w:rsidP="001B777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8E6"/>
    <w:rsid w:val="00036CC5"/>
    <w:rsid w:val="003934AC"/>
    <w:rsid w:val="00DA68E6"/>
    <w:rsid w:val="00DC00C9"/>
    <w:rsid w:val="00FB4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4AA8D3B-4DA1-4A39-9D12-7A31381B2A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8E6"/>
    <w:pPr>
      <w:widowControl w:val="0"/>
      <w:spacing w:after="0" w:line="252" w:lineRule="auto"/>
    </w:pPr>
    <w:rPr>
      <w:rFonts w:ascii="Arial" w:hAnsi="Arial"/>
      <w:sz w:val="23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68E6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68E6"/>
    <w:rPr>
      <w:rFonts w:ascii="Arial" w:hAnsi="Arial"/>
      <w:sz w:val="23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DA68E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68E6"/>
    <w:rPr>
      <w:rFonts w:ascii="Arial" w:hAnsi="Arial"/>
      <w:sz w:val="23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ussex.ac.uk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 Version="2003"/>
</file>

<file path=customXml/itemProps1.xml><?xml version="1.0" encoding="utf-8"?>
<ds:datastoreItem xmlns:ds="http://schemas.openxmlformats.org/officeDocument/2006/customXml" ds:itemID="{3C9A74D7-1D2E-46D8-9A67-813C5044D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1CC2BE30</Template>
  <TotalTime>8</TotalTime>
  <Pages>1</Pages>
  <Words>105</Words>
  <Characters>599</Characters>
  <Application>Microsoft Office Word</Application>
  <DocSecurity>0</DocSecurity>
  <Lines>4</Lines>
  <Paragraphs>1</Paragraphs>
  <ScaleCrop>false</ScaleCrop>
  <Company>University of Sussex</Company>
  <LinksUpToDate>false</LinksUpToDate>
  <CharactersWithSpaces>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Sofia David Fernandes</dc:creator>
  <cp:keywords/>
  <dc:description/>
  <cp:lastModifiedBy>Sofia David Fernandes</cp:lastModifiedBy>
  <cp:revision>2</cp:revision>
  <dcterms:created xsi:type="dcterms:W3CDTF">2018-06-20T17:27:00Z</dcterms:created>
  <dcterms:modified xsi:type="dcterms:W3CDTF">2018-06-20T17:39:00Z</dcterms:modified>
</cp:coreProperties>
</file>